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568" w:rsidRDefault="00180568" w:rsidP="0046658F"/>
    <w:p w:rsidR="00180568" w:rsidRDefault="00180568" w:rsidP="0046658F"/>
    <w:p w:rsidR="00180568" w:rsidRDefault="00180568" w:rsidP="0046658F"/>
    <w:p w:rsidR="00180568" w:rsidRPr="0046658F" w:rsidRDefault="00180568" w:rsidP="0046658F">
      <w:r w:rsidRPr="0046658F">
        <w:rPr>
          <w:rFonts w:hint="eastAsia"/>
        </w:rPr>
        <w:t>附件一：</w:t>
      </w:r>
      <w:r>
        <w:t xml:space="preserve">             </w:t>
      </w:r>
      <w:r w:rsidRPr="0046658F">
        <w:rPr>
          <w:rFonts w:hint="eastAsia"/>
        </w:rPr>
        <w:t>技洽会技术难题项目征集表</w:t>
      </w:r>
    </w:p>
    <w:tbl>
      <w:tblPr>
        <w:tblW w:w="930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180568" w:rsidRPr="00A102CB" w:rsidTr="00A5412E">
        <w:trPr>
          <w:trHeight w:val="461"/>
        </w:trPr>
        <w:tc>
          <w:tcPr>
            <w:tcW w:w="6408" w:type="dxa"/>
            <w:gridSpan w:val="6"/>
            <w:tcBorders>
              <w:top w:val="single" w:sz="12" w:space="0" w:color="000000"/>
              <w:right w:val="single" w:sz="4" w:space="0" w:color="auto"/>
            </w:tcBorders>
            <w:vAlign w:val="center"/>
          </w:tcPr>
          <w:p w:rsidR="00180568" w:rsidRPr="00A102CB" w:rsidRDefault="00180568" w:rsidP="0046658F">
            <w:r w:rsidRPr="00A102CB">
              <w:rPr>
                <w:rFonts w:hint="eastAsia"/>
                <w:b/>
              </w:rPr>
              <w:t>一、技术需求项目概况</w:t>
            </w:r>
          </w:p>
        </w:tc>
        <w:tc>
          <w:tcPr>
            <w:tcW w:w="2895" w:type="dxa"/>
            <w:gridSpan w:val="4"/>
            <w:tcBorders>
              <w:top w:val="single" w:sz="12" w:space="0" w:color="000000"/>
              <w:left w:val="single" w:sz="4" w:space="0" w:color="auto"/>
            </w:tcBorders>
            <w:vAlign w:val="center"/>
          </w:tcPr>
          <w:p w:rsidR="00180568" w:rsidRPr="00A102CB" w:rsidRDefault="00180568" w:rsidP="0046658F">
            <w:r w:rsidRPr="00A102CB">
              <w:rPr>
                <w:rFonts w:hint="eastAsia"/>
                <w:shd w:val="pct15" w:color="auto" w:fill="FFFFFF"/>
              </w:rPr>
              <w:t>□</w:t>
            </w:r>
            <w:r w:rsidRPr="00A102CB">
              <w:rPr>
                <w:rFonts w:hint="eastAsia"/>
              </w:rPr>
              <w:t>工业</w:t>
            </w:r>
            <w:r w:rsidRPr="00A102CB">
              <w:t xml:space="preserve"> </w:t>
            </w:r>
            <w:r w:rsidRPr="00A102CB">
              <w:rPr>
                <w:rFonts w:hint="eastAsia"/>
              </w:rPr>
              <w:t>□农业</w:t>
            </w:r>
            <w:r w:rsidRPr="00A102CB">
              <w:t xml:space="preserve"> </w:t>
            </w:r>
            <w:r w:rsidRPr="00A102CB">
              <w:rPr>
                <w:rFonts w:hint="eastAsia"/>
              </w:rPr>
              <w:t>□社会发展</w:t>
            </w:r>
          </w:p>
        </w:tc>
      </w:tr>
      <w:tr w:rsidR="00180568" w:rsidRPr="00A102CB" w:rsidTr="00A5412E">
        <w:tc>
          <w:tcPr>
            <w:tcW w:w="1525" w:type="dxa"/>
            <w:vAlign w:val="center"/>
          </w:tcPr>
          <w:p w:rsidR="00180568" w:rsidRPr="00A102CB" w:rsidRDefault="00180568" w:rsidP="0046658F">
            <w:r w:rsidRPr="00A102CB">
              <w:rPr>
                <w:rFonts w:hint="eastAsia"/>
              </w:rPr>
              <w:t>项目名称</w:t>
            </w:r>
          </w:p>
        </w:tc>
        <w:tc>
          <w:tcPr>
            <w:tcW w:w="4883" w:type="dxa"/>
            <w:gridSpan w:val="5"/>
            <w:tcBorders>
              <w:right w:val="single" w:sz="4" w:space="0" w:color="auto"/>
            </w:tcBorders>
            <w:vAlign w:val="center"/>
          </w:tcPr>
          <w:p w:rsidR="00180568" w:rsidRPr="00A102CB" w:rsidRDefault="00180568" w:rsidP="00630418">
            <w:r w:rsidRPr="00A102CB">
              <w:rPr>
                <w:rFonts w:hint="eastAsia"/>
              </w:rPr>
              <w:t>云集群负载均衡方案调优</w:t>
            </w:r>
          </w:p>
        </w:tc>
        <w:tc>
          <w:tcPr>
            <w:tcW w:w="1108" w:type="dxa"/>
            <w:gridSpan w:val="2"/>
            <w:tcBorders>
              <w:left w:val="single" w:sz="4" w:space="0" w:color="auto"/>
              <w:right w:val="single" w:sz="4" w:space="0" w:color="auto"/>
            </w:tcBorders>
            <w:vAlign w:val="center"/>
          </w:tcPr>
          <w:p w:rsidR="00180568" w:rsidRPr="00A102CB" w:rsidRDefault="00180568" w:rsidP="0046658F">
            <w:r w:rsidRPr="00A102CB">
              <w:rPr>
                <w:rFonts w:hint="eastAsia"/>
              </w:rPr>
              <w:t>编号</w:t>
            </w:r>
          </w:p>
        </w:tc>
        <w:tc>
          <w:tcPr>
            <w:tcW w:w="1787" w:type="dxa"/>
            <w:gridSpan w:val="2"/>
            <w:tcBorders>
              <w:left w:val="single" w:sz="4" w:space="0" w:color="auto"/>
            </w:tcBorders>
            <w:vAlign w:val="center"/>
          </w:tcPr>
          <w:p w:rsidR="00180568" w:rsidRPr="00A102CB" w:rsidRDefault="00180568" w:rsidP="0046658F">
            <w:r w:rsidRPr="00A102CB">
              <w:t>002</w:t>
            </w:r>
          </w:p>
        </w:tc>
      </w:tr>
      <w:tr w:rsidR="00180568" w:rsidRPr="00A102CB" w:rsidTr="00A5412E">
        <w:tc>
          <w:tcPr>
            <w:tcW w:w="1525" w:type="dxa"/>
            <w:vAlign w:val="center"/>
          </w:tcPr>
          <w:p w:rsidR="00180568" w:rsidRPr="00A102CB" w:rsidRDefault="00180568" w:rsidP="0046658F">
            <w:r w:rsidRPr="00A102CB">
              <w:rPr>
                <w:rFonts w:hint="eastAsia"/>
              </w:rPr>
              <w:t>技术需求内容</w:t>
            </w:r>
          </w:p>
          <w:p w:rsidR="00180568" w:rsidRPr="00A102CB" w:rsidRDefault="00180568" w:rsidP="0046658F">
            <w:r w:rsidRPr="00A102CB">
              <w:rPr>
                <w:rFonts w:hint="eastAsia"/>
              </w:rPr>
              <w:t>（简述企业在生产、研发过程中遇到技术难题，以及解决技术难题要求达到的目标。限</w:t>
            </w:r>
            <w:r w:rsidRPr="00A102CB">
              <w:t>500</w:t>
            </w:r>
            <w:r w:rsidRPr="00A102CB">
              <w:rPr>
                <w:rFonts w:hint="eastAsia"/>
              </w:rPr>
              <w:t>字）</w:t>
            </w:r>
          </w:p>
        </w:tc>
        <w:tc>
          <w:tcPr>
            <w:tcW w:w="7778" w:type="dxa"/>
            <w:gridSpan w:val="9"/>
          </w:tcPr>
          <w:p w:rsidR="00180568" w:rsidRPr="00A102CB" w:rsidRDefault="00180568" w:rsidP="00CD0B14">
            <w:pPr>
              <w:pStyle w:val="ListParagraph"/>
              <w:numPr>
                <w:ilvl w:val="0"/>
                <w:numId w:val="2"/>
              </w:numPr>
              <w:ind w:firstLineChars="0"/>
            </w:pPr>
            <w:r w:rsidRPr="00A102CB">
              <w:rPr>
                <w:rFonts w:hint="eastAsia"/>
              </w:rPr>
              <w:t>问题：</w:t>
            </w:r>
            <w:r w:rsidRPr="00A102CB">
              <w:t xml:space="preserve">Color Expert 3 </w:t>
            </w:r>
            <w:r w:rsidRPr="00A102CB">
              <w:rPr>
                <w:rFonts w:hint="eastAsia"/>
              </w:rPr>
              <w:t>云服务器要适应用户需求的不断增加（功能组件）及客户数据（访问量）的不断增加，所以服务器端需要后期不断的增加新的服务器来部署新的功能服务组件和满足新的访问量．</w:t>
            </w:r>
          </w:p>
          <w:p w:rsidR="00180568" w:rsidRPr="00A102CB" w:rsidRDefault="00180568" w:rsidP="00CD0B14">
            <w:pPr>
              <w:pStyle w:val="ListParagraph"/>
              <w:numPr>
                <w:ilvl w:val="0"/>
                <w:numId w:val="2"/>
              </w:numPr>
              <w:ind w:firstLineChars="0"/>
            </w:pPr>
            <w:r w:rsidRPr="00A102CB">
              <w:rPr>
                <w:rFonts w:hint="eastAsia"/>
              </w:rPr>
              <w:t>目标：通过对服务组件的分布式部署，来解决上面提出的两个问题．为了最大的发挥每台服务器的性能，则需要不断的测试和调整云集群端的负载均衡方案，最终达到每台服务器和每个服务组件对访问量均衡分配，使集群性能达到最优．</w:t>
            </w:r>
          </w:p>
        </w:tc>
      </w:tr>
      <w:tr w:rsidR="00180568" w:rsidRPr="00A102CB" w:rsidTr="00A5412E">
        <w:tc>
          <w:tcPr>
            <w:tcW w:w="1525" w:type="dxa"/>
            <w:vAlign w:val="center"/>
          </w:tcPr>
          <w:p w:rsidR="00180568" w:rsidRPr="00A102CB" w:rsidRDefault="00180568" w:rsidP="0046658F">
            <w:r w:rsidRPr="00A102CB">
              <w:rPr>
                <w:rFonts w:hint="eastAsia"/>
              </w:rPr>
              <w:t>行业领域</w:t>
            </w:r>
          </w:p>
        </w:tc>
        <w:tc>
          <w:tcPr>
            <w:tcW w:w="7778" w:type="dxa"/>
            <w:gridSpan w:val="9"/>
          </w:tcPr>
          <w:p w:rsidR="00180568" w:rsidRPr="00A102CB" w:rsidRDefault="00180568" w:rsidP="0046658F"/>
        </w:tc>
      </w:tr>
      <w:tr w:rsidR="00180568" w:rsidRPr="00A102CB" w:rsidTr="00A5412E">
        <w:tc>
          <w:tcPr>
            <w:tcW w:w="1525" w:type="dxa"/>
            <w:vAlign w:val="center"/>
          </w:tcPr>
          <w:p w:rsidR="00180568" w:rsidRPr="00A102CB" w:rsidRDefault="00180568" w:rsidP="0046658F">
            <w:r w:rsidRPr="00A102CB">
              <w:rPr>
                <w:rFonts w:hint="eastAsia"/>
              </w:rPr>
              <w:t>经费投入计划</w:t>
            </w:r>
          </w:p>
        </w:tc>
        <w:tc>
          <w:tcPr>
            <w:tcW w:w="7778" w:type="dxa"/>
            <w:gridSpan w:val="9"/>
          </w:tcPr>
          <w:p w:rsidR="00180568" w:rsidRPr="00A102CB" w:rsidRDefault="00180568" w:rsidP="0046658F">
            <w:r w:rsidRPr="00A102CB">
              <w:t xml:space="preserve">   </w:t>
            </w:r>
            <w:r>
              <w:t>800</w:t>
            </w:r>
            <w:r w:rsidRPr="00A102CB">
              <w:t xml:space="preserve"> </w:t>
            </w:r>
            <w:r w:rsidRPr="00A102CB">
              <w:rPr>
                <w:rFonts w:hint="eastAsia"/>
              </w:rPr>
              <w:t>万元</w:t>
            </w:r>
          </w:p>
        </w:tc>
      </w:tr>
      <w:tr w:rsidR="00180568" w:rsidRPr="00A102CB" w:rsidTr="00A5412E">
        <w:tc>
          <w:tcPr>
            <w:tcW w:w="1525" w:type="dxa"/>
            <w:vAlign w:val="center"/>
          </w:tcPr>
          <w:p w:rsidR="00180568" w:rsidRPr="00A102CB" w:rsidRDefault="00180568" w:rsidP="0046658F">
            <w:r w:rsidRPr="00A102CB">
              <w:rPr>
                <w:rFonts w:hint="eastAsia"/>
              </w:rPr>
              <w:t>拟对接方式</w:t>
            </w:r>
          </w:p>
        </w:tc>
        <w:tc>
          <w:tcPr>
            <w:tcW w:w="7778" w:type="dxa"/>
            <w:gridSpan w:val="9"/>
          </w:tcPr>
          <w:p w:rsidR="00180568" w:rsidRPr="00A102CB" w:rsidRDefault="00180568" w:rsidP="0046658F">
            <w:r w:rsidRPr="00A102CB">
              <w:t>(1)</w:t>
            </w:r>
            <w:r w:rsidRPr="00A102CB">
              <w:rPr>
                <w:rFonts w:hint="eastAsia"/>
              </w:rPr>
              <w:t>直接对接</w:t>
            </w:r>
            <w:r w:rsidRPr="00A102CB">
              <w:t xml:space="preserve"> (2)</w:t>
            </w:r>
            <w:r w:rsidRPr="00A102CB">
              <w:rPr>
                <w:rFonts w:hint="eastAsia"/>
              </w:rPr>
              <w:t>委托中介机构</w:t>
            </w:r>
            <w:r w:rsidRPr="00A102CB">
              <w:t xml:space="preserve"> (3)</w:t>
            </w:r>
            <w:r w:rsidRPr="00A102CB">
              <w:rPr>
                <w:rFonts w:hint="eastAsia"/>
              </w:rPr>
              <w:t>委托技术经济人</w:t>
            </w:r>
            <w:r w:rsidRPr="00A102CB">
              <w:t xml:space="preserve">  </w:t>
            </w:r>
            <w:r w:rsidRPr="00A102CB">
              <w:rPr>
                <w:rFonts w:hint="eastAsia"/>
              </w:rPr>
              <w:t>方式选择：</w:t>
            </w:r>
            <w:r w:rsidRPr="00A102CB">
              <w:rPr>
                <w:u w:val="single"/>
              </w:rPr>
              <w:t xml:space="preserve">        </w:t>
            </w:r>
          </w:p>
        </w:tc>
      </w:tr>
      <w:tr w:rsidR="00180568" w:rsidRPr="00A102CB" w:rsidTr="00A5412E">
        <w:tc>
          <w:tcPr>
            <w:tcW w:w="1525" w:type="dxa"/>
            <w:vAlign w:val="center"/>
          </w:tcPr>
          <w:p w:rsidR="00180568" w:rsidRPr="00A102CB" w:rsidRDefault="00180568" w:rsidP="0046658F">
            <w:r w:rsidRPr="00A102CB">
              <w:rPr>
                <w:rFonts w:hint="eastAsia"/>
              </w:rPr>
              <w:t>拟解决方式</w:t>
            </w:r>
          </w:p>
        </w:tc>
        <w:tc>
          <w:tcPr>
            <w:tcW w:w="7778" w:type="dxa"/>
            <w:gridSpan w:val="9"/>
          </w:tcPr>
          <w:p w:rsidR="00180568" w:rsidRPr="00A102CB" w:rsidRDefault="00180568" w:rsidP="0046658F">
            <w:r w:rsidRPr="00A102CB">
              <w:t>(1)</w:t>
            </w:r>
            <w:r w:rsidRPr="00A102CB">
              <w:rPr>
                <w:rFonts w:hint="eastAsia"/>
              </w:rPr>
              <w:t>技术入股</w:t>
            </w:r>
            <w:r w:rsidRPr="00A102CB">
              <w:t xml:space="preserve"> (2)</w:t>
            </w:r>
            <w:r w:rsidRPr="00A102CB">
              <w:rPr>
                <w:rFonts w:hint="eastAsia"/>
              </w:rPr>
              <w:t>技术转让</w:t>
            </w:r>
            <w:r w:rsidRPr="00A102CB">
              <w:t xml:space="preserve"> (3)</w:t>
            </w:r>
            <w:r w:rsidRPr="00A102CB">
              <w:rPr>
                <w:rFonts w:hint="eastAsia"/>
              </w:rPr>
              <w:t>合作实施</w:t>
            </w:r>
            <w:r w:rsidRPr="00A102CB">
              <w:t xml:space="preserve"> (4)</w:t>
            </w:r>
            <w:r w:rsidRPr="00A102CB">
              <w:rPr>
                <w:rFonts w:hint="eastAsia"/>
              </w:rPr>
              <w:t>委托开发</w:t>
            </w:r>
          </w:p>
          <w:p w:rsidR="00180568" w:rsidRPr="00A102CB" w:rsidRDefault="00180568" w:rsidP="0046658F">
            <w:pPr>
              <w:rPr>
                <w:u w:val="single"/>
              </w:rPr>
            </w:pPr>
            <w:r w:rsidRPr="00A102CB">
              <w:t>(9)</w:t>
            </w:r>
            <w:r w:rsidRPr="00A102CB">
              <w:rPr>
                <w:rFonts w:hint="eastAsia"/>
              </w:rPr>
              <w:t>其他合作方式</w:t>
            </w:r>
            <w:r w:rsidRPr="00A102CB">
              <w:rPr>
                <w:u w:val="single"/>
              </w:rPr>
              <w:t xml:space="preserve">                        </w:t>
            </w:r>
          </w:p>
          <w:p w:rsidR="00180568" w:rsidRPr="00A102CB" w:rsidRDefault="00180568" w:rsidP="0046658F">
            <w:r w:rsidRPr="00A102CB">
              <w:rPr>
                <w:rFonts w:hint="eastAsia"/>
              </w:rPr>
              <w:t>方式选择：</w:t>
            </w:r>
            <w:r w:rsidRPr="00A102CB">
              <w:rPr>
                <w:u w:val="single"/>
              </w:rPr>
              <w:t xml:space="preserve">  (3)</w:t>
            </w:r>
            <w:r w:rsidRPr="00A102CB">
              <w:rPr>
                <w:rFonts w:hint="eastAsia"/>
                <w:u w:val="single"/>
              </w:rPr>
              <w:t>合作实施</w:t>
            </w:r>
            <w:r w:rsidRPr="00A102CB">
              <w:rPr>
                <w:u w:val="single"/>
              </w:rPr>
              <w:t xml:space="preserve">        </w:t>
            </w:r>
          </w:p>
        </w:tc>
      </w:tr>
      <w:tr w:rsidR="00180568" w:rsidRPr="00A102CB" w:rsidTr="00A5412E">
        <w:tc>
          <w:tcPr>
            <w:tcW w:w="9303" w:type="dxa"/>
            <w:gridSpan w:val="10"/>
            <w:vAlign w:val="center"/>
          </w:tcPr>
          <w:p w:rsidR="00180568" w:rsidRPr="00A102CB" w:rsidRDefault="00180568" w:rsidP="0046658F">
            <w:r w:rsidRPr="00A102CB">
              <w:rPr>
                <w:rFonts w:hint="eastAsia"/>
                <w:b/>
              </w:rPr>
              <w:t>二、技术需求企业情况</w:t>
            </w:r>
          </w:p>
        </w:tc>
      </w:tr>
      <w:tr w:rsidR="00180568" w:rsidRPr="00A102CB" w:rsidTr="00A5412E">
        <w:tc>
          <w:tcPr>
            <w:tcW w:w="1525" w:type="dxa"/>
            <w:vAlign w:val="center"/>
          </w:tcPr>
          <w:p w:rsidR="00180568" w:rsidRPr="00A102CB" w:rsidRDefault="00180568" w:rsidP="0046658F">
            <w:r w:rsidRPr="00A102CB">
              <w:rPr>
                <w:rFonts w:hint="eastAsia"/>
              </w:rPr>
              <w:t>企业名称</w:t>
            </w:r>
          </w:p>
        </w:tc>
        <w:tc>
          <w:tcPr>
            <w:tcW w:w="4535" w:type="dxa"/>
            <w:gridSpan w:val="4"/>
            <w:tcBorders>
              <w:right w:val="single" w:sz="4" w:space="0" w:color="auto"/>
            </w:tcBorders>
            <w:vAlign w:val="center"/>
          </w:tcPr>
          <w:p w:rsidR="00180568" w:rsidRPr="00A102CB" w:rsidRDefault="00180568" w:rsidP="0046658F">
            <w:r w:rsidRPr="00A102CB">
              <w:rPr>
                <w:rFonts w:hint="eastAsia"/>
              </w:rPr>
              <w:t>郑州三华科技实业有限公司</w:t>
            </w:r>
          </w:p>
        </w:tc>
        <w:tc>
          <w:tcPr>
            <w:tcW w:w="1559" w:type="dxa"/>
            <w:gridSpan w:val="4"/>
            <w:tcBorders>
              <w:left w:val="single" w:sz="4" w:space="0" w:color="auto"/>
              <w:right w:val="single" w:sz="4" w:space="0" w:color="auto"/>
            </w:tcBorders>
            <w:vAlign w:val="center"/>
          </w:tcPr>
          <w:p w:rsidR="00180568" w:rsidRPr="00A102CB" w:rsidRDefault="00180568" w:rsidP="0046658F">
            <w:r w:rsidRPr="00A102CB">
              <w:rPr>
                <w:rFonts w:hint="eastAsia"/>
              </w:rPr>
              <w:t>科技主管部门</w:t>
            </w:r>
          </w:p>
        </w:tc>
        <w:tc>
          <w:tcPr>
            <w:tcW w:w="1684" w:type="dxa"/>
            <w:tcBorders>
              <w:left w:val="single" w:sz="4" w:space="0" w:color="auto"/>
            </w:tcBorders>
            <w:vAlign w:val="center"/>
          </w:tcPr>
          <w:p w:rsidR="00180568" w:rsidRPr="00A102CB" w:rsidRDefault="00180568" w:rsidP="0046658F">
            <w:r w:rsidRPr="00A102CB">
              <w:rPr>
                <w:rFonts w:hint="eastAsia"/>
              </w:rPr>
              <w:t>中原区科技局</w:t>
            </w:r>
            <w:bookmarkStart w:id="0" w:name="_GoBack"/>
            <w:bookmarkEnd w:id="0"/>
          </w:p>
        </w:tc>
      </w:tr>
      <w:tr w:rsidR="00180568" w:rsidRPr="00A102CB" w:rsidTr="002D07C7">
        <w:trPr>
          <w:trHeight w:val="494"/>
        </w:trPr>
        <w:tc>
          <w:tcPr>
            <w:tcW w:w="1525" w:type="dxa"/>
            <w:vAlign w:val="center"/>
          </w:tcPr>
          <w:p w:rsidR="00180568" w:rsidRPr="00A102CB" w:rsidRDefault="00180568" w:rsidP="0046658F">
            <w:r w:rsidRPr="00A102CB">
              <w:rPr>
                <w:rFonts w:hint="eastAsia"/>
              </w:rPr>
              <w:t>单位性质</w:t>
            </w:r>
          </w:p>
        </w:tc>
        <w:tc>
          <w:tcPr>
            <w:tcW w:w="7778" w:type="dxa"/>
            <w:gridSpan w:val="9"/>
            <w:vAlign w:val="center"/>
          </w:tcPr>
          <w:p w:rsidR="00180568" w:rsidRPr="00A102CB" w:rsidRDefault="00180568" w:rsidP="0046658F">
            <w:r>
              <w:rPr>
                <w:noProof/>
              </w:rPr>
              <w:pict>
                <v:shapetype id="_x0000_t202" coordsize="21600,21600" o:spt="202" path="m,l,21600r21600,l21600,xe">
                  <v:stroke joinstyle="miter"/>
                  <v:path gradientshapeok="t" o:connecttype="rect"/>
                </v:shapetype>
                <v:shape id="文本框 1" o:spid="_x0000_s1026" type="#_x0000_t202" style="position:absolute;left:0;text-align:left;margin-left:-1.15pt;margin-top:1.2pt;width:21.75pt;height:2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" strokeweight=".5pt">
                  <v:textbox>
                    <w:txbxContent>
                      <w:p w:rsidR="00180568" w:rsidRDefault="00180568">
                        <w:r>
                          <w:t>11</w:t>
                        </w:r>
                      </w:p>
                    </w:txbxContent>
                  </v:textbox>
                </v:shape>
              </w:pict>
            </w:r>
            <w:r w:rsidRPr="00A102CB">
              <w:t>1    1</w:t>
            </w:r>
            <w:r w:rsidRPr="00A102CB">
              <w:rPr>
                <w:rFonts w:hint="eastAsia"/>
              </w:rPr>
              <w:t>、企业</w:t>
            </w:r>
            <w:r w:rsidRPr="00A102CB">
              <w:t xml:space="preserve">  2</w:t>
            </w:r>
            <w:r w:rsidRPr="00A102CB">
              <w:rPr>
                <w:rFonts w:hint="eastAsia"/>
              </w:rPr>
              <w:t>、科研院所</w:t>
            </w:r>
            <w:r w:rsidRPr="00A102CB">
              <w:t xml:space="preserve">  3</w:t>
            </w:r>
            <w:r w:rsidRPr="00A102CB">
              <w:rPr>
                <w:rFonts w:hint="eastAsia"/>
              </w:rPr>
              <w:t>、高等学校</w:t>
            </w:r>
            <w:r w:rsidRPr="00A102CB">
              <w:t xml:space="preserve">  9</w:t>
            </w:r>
            <w:r w:rsidRPr="00A102CB">
              <w:rPr>
                <w:rFonts w:hint="eastAsia"/>
              </w:rPr>
              <w:t>、其他</w:t>
            </w:r>
          </w:p>
        </w:tc>
      </w:tr>
      <w:tr w:rsidR="00180568" w:rsidRPr="00A102CB" w:rsidTr="00A5412E">
        <w:trPr>
          <w:trHeight w:val="411"/>
        </w:trPr>
        <w:tc>
          <w:tcPr>
            <w:tcW w:w="1525" w:type="dxa"/>
            <w:vAlign w:val="center"/>
          </w:tcPr>
          <w:p w:rsidR="00180568" w:rsidRPr="00A102CB" w:rsidRDefault="00180568" w:rsidP="0046658F">
            <w:r w:rsidRPr="00A102CB">
              <w:rPr>
                <w:rFonts w:hint="eastAsia"/>
              </w:rPr>
              <w:t>企业特性</w:t>
            </w:r>
          </w:p>
        </w:tc>
        <w:tc>
          <w:tcPr>
            <w:tcW w:w="7778" w:type="dxa"/>
            <w:gridSpan w:val="9"/>
            <w:vAlign w:val="center"/>
          </w:tcPr>
          <w:p w:rsidR="00180568" w:rsidRPr="00A102CB" w:rsidRDefault="00180568" w:rsidP="00180568">
            <w:pPr>
              <w:ind w:leftChars="250" w:left="31680" w:hangingChars="100" w:firstLine="31680"/>
            </w:pPr>
            <w:r>
              <w:rPr>
                <w:noProof/>
              </w:rPr>
              <w:pict>
                <v:shape id="文本框 2" o:spid="_x0000_s1027" type="#_x0000_t202" style="position:absolute;left:0;text-align:left;margin-left:.5pt;margin-top:1.8pt;width:21pt;height:20.45pt;rotation:180;flip:x y;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" strokeweight=".5pt">
                  <v:textbox>
                    <w:txbxContent>
                      <w:p w:rsidR="00180568" w:rsidRDefault="00180568">
                        <w:r>
                          <w:t>2</w:t>
                        </w:r>
                      </w:p>
                    </w:txbxContent>
                  </v:textbox>
                </v:shape>
              </w:pict>
            </w:r>
            <w:r w:rsidRPr="00A102CB">
              <w:t>1</w:t>
            </w:r>
            <w:r w:rsidRPr="00A102CB">
              <w:rPr>
                <w:rFonts w:hint="eastAsia"/>
              </w:rPr>
              <w:t>、高新技术企业</w:t>
            </w:r>
            <w:r w:rsidRPr="00A102CB">
              <w:t xml:space="preserve"> 2</w:t>
            </w:r>
            <w:r w:rsidRPr="00A102CB">
              <w:rPr>
                <w:rFonts w:hint="eastAsia"/>
              </w:rPr>
              <w:t>、省级及以上工程技术研究中心</w:t>
            </w:r>
            <w:r w:rsidRPr="00A102CB">
              <w:t xml:space="preserve"> 3</w:t>
            </w:r>
            <w:r w:rsidRPr="00A102CB">
              <w:rPr>
                <w:rFonts w:hint="eastAsia"/>
              </w:rPr>
              <w:t>、省级及以上重点实验室</w:t>
            </w:r>
          </w:p>
        </w:tc>
      </w:tr>
      <w:tr w:rsidR="00180568" w:rsidRPr="00A102CB" w:rsidTr="00A5412E">
        <w:tc>
          <w:tcPr>
            <w:tcW w:w="1525" w:type="dxa"/>
            <w:vAlign w:val="center"/>
          </w:tcPr>
          <w:p w:rsidR="00180568" w:rsidRPr="00A102CB" w:rsidRDefault="00180568" w:rsidP="0046658F">
            <w:r w:rsidRPr="00A102CB">
              <w:rPr>
                <w:rFonts w:hint="eastAsia"/>
              </w:rPr>
              <w:t>企业类型</w:t>
            </w:r>
          </w:p>
        </w:tc>
        <w:tc>
          <w:tcPr>
            <w:tcW w:w="7778" w:type="dxa"/>
            <w:gridSpan w:val="9"/>
            <w:vAlign w:val="center"/>
          </w:tcPr>
          <w:p w:rsidR="00180568" w:rsidRPr="00A102CB" w:rsidRDefault="00180568" w:rsidP="00180568">
            <w:pPr>
              <w:ind w:firstLineChars="300" w:firstLine="31680"/>
            </w:pPr>
            <w:r>
              <w:rPr>
                <w:noProof/>
              </w:rPr>
              <w:pict>
                <v:shape id="文本框 3" o:spid="_x0000_s1028" type="#_x0000_t202" style="position:absolute;left:0;text-align:left;margin-left:-5.1pt;margin-top:10.75pt;width:26.25pt;height:14.45pt;rotation:-90;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" strokeweight=".5pt">
                  <v:textbox style="layout-flow:vertical-ideographic">
                    <w:txbxContent>
                      <w:p w:rsidR="00180568" w:rsidRDefault="00180568">
                        <w:r>
                          <w:t>7</w:t>
                        </w:r>
                      </w:p>
                    </w:txbxContent>
                  </v:textbox>
                </v:shape>
              </w:pict>
            </w:r>
            <w:r w:rsidRPr="00A102CB">
              <w:t xml:space="preserve"> 1</w:t>
            </w:r>
            <w:r w:rsidRPr="00A102CB">
              <w:rPr>
                <w:rFonts w:hint="eastAsia"/>
              </w:rPr>
              <w:t>、国有企业</w:t>
            </w:r>
            <w:r w:rsidRPr="00A102CB">
              <w:t xml:space="preserve">      2</w:t>
            </w:r>
            <w:r w:rsidRPr="00A102CB">
              <w:rPr>
                <w:rFonts w:hint="eastAsia"/>
              </w:rPr>
              <w:t>、集体企业</w:t>
            </w:r>
            <w:r w:rsidRPr="00A102CB">
              <w:t xml:space="preserve">     3</w:t>
            </w:r>
            <w:r w:rsidRPr="00A102CB">
              <w:rPr>
                <w:rFonts w:hint="eastAsia"/>
              </w:rPr>
              <w:t>、股份合作企业</w:t>
            </w:r>
            <w:r w:rsidRPr="00A102CB">
              <w:t xml:space="preserve"> 4</w:t>
            </w:r>
            <w:r w:rsidRPr="00A102CB">
              <w:rPr>
                <w:rFonts w:hint="eastAsia"/>
              </w:rPr>
              <w:t>、联营企业</w:t>
            </w:r>
            <w:r w:rsidRPr="00A102CB">
              <w:t xml:space="preserve"> </w:t>
            </w:r>
          </w:p>
          <w:p w:rsidR="00180568" w:rsidRPr="00A102CB" w:rsidRDefault="00180568" w:rsidP="00180568">
            <w:pPr>
              <w:ind w:firstLineChars="350" w:firstLine="31680"/>
            </w:pPr>
            <w:r w:rsidRPr="00A102CB">
              <w:t>5</w:t>
            </w:r>
            <w:r w:rsidRPr="00A102CB">
              <w:rPr>
                <w:rFonts w:hint="eastAsia"/>
              </w:rPr>
              <w:t>、有限责任公司</w:t>
            </w:r>
            <w:r w:rsidRPr="00A102CB">
              <w:t xml:space="preserve">  6</w:t>
            </w:r>
            <w:r w:rsidRPr="00A102CB">
              <w:rPr>
                <w:rFonts w:hint="eastAsia"/>
              </w:rPr>
              <w:t>、股份有限公司</w:t>
            </w:r>
            <w:r w:rsidRPr="00A102CB">
              <w:t xml:space="preserve"> 7</w:t>
            </w:r>
            <w:r w:rsidRPr="00A102CB">
              <w:rPr>
                <w:rFonts w:hint="eastAsia"/>
              </w:rPr>
              <w:t>、私营企业和个体经营</w:t>
            </w:r>
            <w:r w:rsidRPr="00A102CB">
              <w:t xml:space="preserve"> </w:t>
            </w:r>
          </w:p>
          <w:p w:rsidR="00180568" w:rsidRPr="00A102CB" w:rsidRDefault="00180568" w:rsidP="00180568">
            <w:pPr>
              <w:ind w:firstLineChars="350" w:firstLine="31680"/>
            </w:pPr>
            <w:r w:rsidRPr="00A102CB">
              <w:t>8</w:t>
            </w:r>
            <w:r w:rsidRPr="00A102CB">
              <w:rPr>
                <w:rFonts w:hint="eastAsia"/>
              </w:rPr>
              <w:t>、港、澳、台商投资企业</w:t>
            </w:r>
            <w:r w:rsidRPr="00A102CB">
              <w:t xml:space="preserve">  9</w:t>
            </w:r>
            <w:r w:rsidRPr="00A102CB">
              <w:rPr>
                <w:rFonts w:hint="eastAsia"/>
              </w:rPr>
              <w:t>、外商投资企业</w:t>
            </w:r>
            <w:r w:rsidRPr="00A102CB">
              <w:t xml:space="preserve">        10</w:t>
            </w:r>
            <w:r w:rsidRPr="00A102CB">
              <w:rPr>
                <w:rFonts w:hint="eastAsia"/>
              </w:rPr>
              <w:t>、其他企业</w:t>
            </w:r>
          </w:p>
        </w:tc>
      </w:tr>
      <w:tr w:rsidR="00180568" w:rsidRPr="00A102CB" w:rsidTr="00A5412E">
        <w:tc>
          <w:tcPr>
            <w:tcW w:w="1525" w:type="dxa"/>
            <w:vAlign w:val="center"/>
          </w:tcPr>
          <w:p w:rsidR="00180568" w:rsidRPr="00A102CB" w:rsidRDefault="00180568" w:rsidP="0046658F">
            <w:r w:rsidRPr="00A102CB">
              <w:rPr>
                <w:rFonts w:hint="eastAsia"/>
              </w:rPr>
              <w:t>企业所在地</w:t>
            </w:r>
          </w:p>
        </w:tc>
        <w:tc>
          <w:tcPr>
            <w:tcW w:w="3968" w:type="dxa"/>
            <w:gridSpan w:val="3"/>
            <w:vAlign w:val="center"/>
          </w:tcPr>
          <w:p w:rsidR="00180568" w:rsidRPr="00A102CB" w:rsidRDefault="00180568" w:rsidP="0046658F">
            <w:r w:rsidRPr="00A102CB">
              <w:rPr>
                <w:rFonts w:hint="eastAsia"/>
              </w:rPr>
              <w:t>国家</w:t>
            </w:r>
            <w:r w:rsidRPr="00A102CB">
              <w:rPr>
                <w:rFonts w:hint="eastAsia"/>
                <w:u w:val="single"/>
              </w:rPr>
              <w:t>：河南</w:t>
            </w:r>
            <w:r w:rsidRPr="00A102CB">
              <w:rPr>
                <w:u w:val="single"/>
              </w:rPr>
              <w:t xml:space="preserve">    </w:t>
            </w:r>
            <w:r w:rsidRPr="00A102CB">
              <w:rPr>
                <w:rFonts w:hint="eastAsia"/>
              </w:rPr>
              <w:t>省</w:t>
            </w:r>
            <w:r w:rsidRPr="00A102CB">
              <w:t>/</w:t>
            </w:r>
            <w:r w:rsidRPr="00A102CB">
              <w:rPr>
                <w:rFonts w:hint="eastAsia"/>
              </w:rPr>
              <w:t>市</w:t>
            </w:r>
            <w:r w:rsidRPr="00A102CB">
              <w:t>/</w:t>
            </w:r>
            <w:r w:rsidRPr="00A102CB">
              <w:rPr>
                <w:rFonts w:hint="eastAsia"/>
              </w:rPr>
              <w:t>县区：</w:t>
            </w:r>
            <w:r w:rsidRPr="00A102CB">
              <w:rPr>
                <w:rFonts w:hint="eastAsia"/>
                <w:u w:val="single"/>
              </w:rPr>
              <w:t>郑州市中原区中原西路须水工贸园区</w:t>
            </w:r>
            <w:r w:rsidRPr="00A102CB">
              <w:rPr>
                <w:u w:val="single"/>
              </w:rPr>
              <w:t xml:space="preserve">       </w:t>
            </w:r>
            <w:r w:rsidRPr="00A102CB">
              <w:t xml:space="preserve">   </w:t>
            </w:r>
          </w:p>
        </w:tc>
        <w:tc>
          <w:tcPr>
            <w:tcW w:w="1417" w:type="dxa"/>
            <w:gridSpan w:val="3"/>
            <w:vAlign w:val="center"/>
          </w:tcPr>
          <w:p w:rsidR="00180568" w:rsidRPr="00A102CB" w:rsidRDefault="00180568" w:rsidP="0046658F">
            <w:r w:rsidRPr="00A102CB">
              <w:rPr>
                <w:rFonts w:hint="eastAsia"/>
              </w:rPr>
              <w:t>邮政编码</w:t>
            </w:r>
          </w:p>
        </w:tc>
        <w:tc>
          <w:tcPr>
            <w:tcW w:w="2393" w:type="dxa"/>
            <w:gridSpan w:val="3"/>
          </w:tcPr>
          <w:p w:rsidR="00180568" w:rsidRPr="00A102CB" w:rsidRDefault="00180568" w:rsidP="0046658F">
            <w:r w:rsidRPr="00A102CB">
              <w:t>450042</w:t>
            </w:r>
          </w:p>
        </w:tc>
      </w:tr>
      <w:tr w:rsidR="00180568" w:rsidRPr="00A102CB" w:rsidTr="00A5412E">
        <w:tc>
          <w:tcPr>
            <w:tcW w:w="1525" w:type="dxa"/>
            <w:vAlign w:val="center"/>
          </w:tcPr>
          <w:p w:rsidR="00180568" w:rsidRPr="00A102CB" w:rsidRDefault="00180568" w:rsidP="0046658F">
            <w:r w:rsidRPr="00A102CB">
              <w:rPr>
                <w:rFonts w:hint="eastAsia"/>
              </w:rPr>
              <w:t>通信地址</w:t>
            </w:r>
          </w:p>
        </w:tc>
        <w:tc>
          <w:tcPr>
            <w:tcW w:w="7778" w:type="dxa"/>
            <w:gridSpan w:val="9"/>
            <w:vAlign w:val="center"/>
          </w:tcPr>
          <w:p w:rsidR="00180568" w:rsidRPr="00A102CB" w:rsidRDefault="00180568" w:rsidP="0046658F">
            <w:r w:rsidRPr="00A102CB">
              <w:rPr>
                <w:rFonts w:hint="eastAsia"/>
              </w:rPr>
              <w:t>郑州市中原区中原西路须水工贸园区</w:t>
            </w:r>
          </w:p>
        </w:tc>
      </w:tr>
      <w:tr w:rsidR="00180568" w:rsidRPr="00A102CB" w:rsidTr="00A5412E">
        <w:tc>
          <w:tcPr>
            <w:tcW w:w="1525" w:type="dxa"/>
            <w:vAlign w:val="center"/>
          </w:tcPr>
          <w:p w:rsidR="00180568" w:rsidRPr="00A102CB" w:rsidRDefault="00180568" w:rsidP="0046658F">
            <w:r w:rsidRPr="00A102CB">
              <w:rPr>
                <w:rFonts w:hint="eastAsia"/>
              </w:rPr>
              <w:t>法定代表人</w:t>
            </w:r>
          </w:p>
        </w:tc>
        <w:tc>
          <w:tcPr>
            <w:tcW w:w="1133" w:type="dxa"/>
            <w:tcBorders>
              <w:right w:val="single" w:sz="4" w:space="0" w:color="auto"/>
            </w:tcBorders>
            <w:vAlign w:val="center"/>
          </w:tcPr>
          <w:p w:rsidR="00180568" w:rsidRPr="00A102CB" w:rsidRDefault="00180568" w:rsidP="0046658F">
            <w:r w:rsidRPr="00A102CB">
              <w:rPr>
                <w:rFonts w:hint="eastAsia"/>
              </w:rPr>
              <w:t>沈如华</w:t>
            </w:r>
          </w:p>
        </w:tc>
        <w:tc>
          <w:tcPr>
            <w:tcW w:w="981" w:type="dxa"/>
            <w:tcBorders>
              <w:left w:val="single" w:sz="4" w:space="0" w:color="auto"/>
              <w:right w:val="single" w:sz="4" w:space="0" w:color="auto"/>
            </w:tcBorders>
            <w:vAlign w:val="center"/>
          </w:tcPr>
          <w:p w:rsidR="00180568" w:rsidRPr="00A102CB" w:rsidRDefault="00180568" w:rsidP="0046658F">
            <w:r w:rsidRPr="00A102CB">
              <w:rPr>
                <w:rFonts w:hint="eastAsia"/>
              </w:rPr>
              <w:t>电话</w:t>
            </w:r>
          </w:p>
        </w:tc>
        <w:tc>
          <w:tcPr>
            <w:tcW w:w="1854" w:type="dxa"/>
            <w:tcBorders>
              <w:left w:val="single" w:sz="4" w:space="0" w:color="auto"/>
            </w:tcBorders>
            <w:vAlign w:val="center"/>
          </w:tcPr>
          <w:p w:rsidR="00180568" w:rsidRPr="00A102CB" w:rsidRDefault="00180568" w:rsidP="0046658F">
            <w:r w:rsidRPr="00A102CB">
              <w:t>0371-67857328</w:t>
            </w:r>
          </w:p>
        </w:tc>
        <w:tc>
          <w:tcPr>
            <w:tcW w:w="1417" w:type="dxa"/>
            <w:gridSpan w:val="3"/>
            <w:vAlign w:val="center"/>
          </w:tcPr>
          <w:p w:rsidR="00180568" w:rsidRPr="00A102CB" w:rsidRDefault="00180568" w:rsidP="0046658F">
            <w:r w:rsidRPr="00A102CB">
              <w:rPr>
                <w:rFonts w:hint="eastAsia"/>
              </w:rPr>
              <w:t>企业传真</w:t>
            </w:r>
          </w:p>
        </w:tc>
        <w:tc>
          <w:tcPr>
            <w:tcW w:w="2393" w:type="dxa"/>
            <w:gridSpan w:val="3"/>
          </w:tcPr>
          <w:p w:rsidR="00180568" w:rsidRPr="00A102CB" w:rsidRDefault="00180568" w:rsidP="0046658F">
            <w:r w:rsidRPr="00A102CB">
              <w:t>0371-67857166</w:t>
            </w:r>
          </w:p>
        </w:tc>
      </w:tr>
      <w:tr w:rsidR="00180568" w:rsidRPr="00A102CB" w:rsidTr="00A5412E">
        <w:tc>
          <w:tcPr>
            <w:tcW w:w="1525" w:type="dxa"/>
            <w:vAlign w:val="center"/>
          </w:tcPr>
          <w:p w:rsidR="00180568" w:rsidRPr="00A102CB" w:rsidRDefault="00180568" w:rsidP="0046658F">
            <w:r w:rsidRPr="00A102CB">
              <w:rPr>
                <w:rFonts w:hint="eastAsia"/>
              </w:rPr>
              <w:t>联系人</w:t>
            </w:r>
          </w:p>
        </w:tc>
        <w:tc>
          <w:tcPr>
            <w:tcW w:w="1133" w:type="dxa"/>
            <w:tcBorders>
              <w:right w:val="single" w:sz="4" w:space="0" w:color="auto"/>
            </w:tcBorders>
            <w:vAlign w:val="center"/>
          </w:tcPr>
          <w:p w:rsidR="00180568" w:rsidRPr="00A102CB" w:rsidRDefault="00180568" w:rsidP="0046658F">
            <w:r w:rsidRPr="00A102CB">
              <w:rPr>
                <w:rFonts w:hint="eastAsia"/>
              </w:rPr>
              <w:t>姚俊锋</w:t>
            </w:r>
          </w:p>
        </w:tc>
        <w:tc>
          <w:tcPr>
            <w:tcW w:w="981" w:type="dxa"/>
            <w:tcBorders>
              <w:left w:val="single" w:sz="4" w:space="0" w:color="auto"/>
              <w:right w:val="single" w:sz="4" w:space="0" w:color="auto"/>
            </w:tcBorders>
            <w:vAlign w:val="center"/>
          </w:tcPr>
          <w:p w:rsidR="00180568" w:rsidRPr="00A102CB" w:rsidRDefault="00180568" w:rsidP="0046658F">
            <w:r w:rsidRPr="00A102CB">
              <w:rPr>
                <w:rFonts w:hint="eastAsia"/>
              </w:rPr>
              <w:t>电话</w:t>
            </w:r>
          </w:p>
        </w:tc>
        <w:tc>
          <w:tcPr>
            <w:tcW w:w="1854" w:type="dxa"/>
            <w:tcBorders>
              <w:left w:val="single" w:sz="4" w:space="0" w:color="auto"/>
            </w:tcBorders>
            <w:vAlign w:val="center"/>
          </w:tcPr>
          <w:p w:rsidR="00180568" w:rsidRPr="00A102CB" w:rsidRDefault="00180568" w:rsidP="0046658F">
            <w:r w:rsidRPr="00A102CB">
              <w:t>0371-67857328</w:t>
            </w:r>
          </w:p>
        </w:tc>
        <w:tc>
          <w:tcPr>
            <w:tcW w:w="1417" w:type="dxa"/>
            <w:gridSpan w:val="3"/>
            <w:vAlign w:val="center"/>
          </w:tcPr>
          <w:p w:rsidR="00180568" w:rsidRPr="00A102CB" w:rsidRDefault="00180568" w:rsidP="0046658F">
            <w:r w:rsidRPr="00A102CB">
              <w:rPr>
                <w:rFonts w:hint="eastAsia"/>
              </w:rPr>
              <w:t>手机</w:t>
            </w:r>
          </w:p>
        </w:tc>
        <w:tc>
          <w:tcPr>
            <w:tcW w:w="2393" w:type="dxa"/>
            <w:gridSpan w:val="3"/>
          </w:tcPr>
          <w:p w:rsidR="00180568" w:rsidRPr="00A102CB" w:rsidRDefault="00180568" w:rsidP="0046658F">
            <w:r w:rsidRPr="00A102CB">
              <w:t>13017656387</w:t>
            </w:r>
          </w:p>
        </w:tc>
      </w:tr>
      <w:tr w:rsidR="00180568" w:rsidRPr="00A102CB" w:rsidTr="004F3B93">
        <w:tc>
          <w:tcPr>
            <w:tcW w:w="1525" w:type="dxa"/>
            <w:vAlign w:val="center"/>
          </w:tcPr>
          <w:p w:rsidR="00180568" w:rsidRPr="00A102CB" w:rsidRDefault="00180568" w:rsidP="0046658F">
            <w:r w:rsidRPr="00A102CB">
              <w:rPr>
                <w:rFonts w:hint="eastAsia"/>
              </w:rPr>
              <w:t>企业网址</w:t>
            </w:r>
          </w:p>
        </w:tc>
        <w:tc>
          <w:tcPr>
            <w:tcW w:w="3968" w:type="dxa"/>
            <w:gridSpan w:val="3"/>
          </w:tcPr>
          <w:p w:rsidR="00180568" w:rsidRPr="00A102CB" w:rsidRDefault="00180568" w:rsidP="009E6B3C">
            <w:r w:rsidRPr="00A102CB">
              <w:t>http://www.santint.com/</w:t>
            </w:r>
          </w:p>
        </w:tc>
        <w:tc>
          <w:tcPr>
            <w:tcW w:w="1417" w:type="dxa"/>
            <w:gridSpan w:val="3"/>
          </w:tcPr>
          <w:p w:rsidR="00180568" w:rsidRPr="00A102CB" w:rsidRDefault="00180568" w:rsidP="009E6B3C">
            <w:r w:rsidRPr="00A102CB">
              <w:t>E-mail</w:t>
            </w:r>
          </w:p>
        </w:tc>
        <w:tc>
          <w:tcPr>
            <w:tcW w:w="2393" w:type="dxa"/>
            <w:gridSpan w:val="3"/>
          </w:tcPr>
          <w:p w:rsidR="00180568" w:rsidRPr="00A102CB" w:rsidRDefault="00180568" w:rsidP="009E6B3C">
            <w:r w:rsidRPr="00A102CB">
              <w:t>Yaozunfeng2@sina.com</w:t>
            </w:r>
          </w:p>
        </w:tc>
      </w:tr>
      <w:tr w:rsidR="00180568" w:rsidRPr="00A102CB" w:rsidTr="00A5412E">
        <w:trPr>
          <w:trHeight w:val="1021"/>
        </w:trPr>
        <w:tc>
          <w:tcPr>
            <w:tcW w:w="1525" w:type="dxa"/>
            <w:vAlign w:val="center"/>
          </w:tcPr>
          <w:p w:rsidR="00180568" w:rsidRPr="00A102CB" w:rsidRDefault="00180568" w:rsidP="0046658F">
            <w:r w:rsidRPr="00A102CB">
              <w:rPr>
                <w:rFonts w:hint="eastAsia"/>
              </w:rPr>
              <w:t>企业简介</w:t>
            </w:r>
          </w:p>
          <w:p w:rsidR="00180568" w:rsidRPr="00A102CB" w:rsidRDefault="00180568" w:rsidP="0046658F">
            <w:r w:rsidRPr="00A102CB">
              <w:rPr>
                <w:rFonts w:hint="eastAsia"/>
              </w:rPr>
              <w:t>（限</w:t>
            </w:r>
            <w:r w:rsidRPr="00A102CB">
              <w:t>300</w:t>
            </w:r>
            <w:r w:rsidRPr="00A102CB">
              <w:rPr>
                <w:rFonts w:hint="eastAsia"/>
              </w:rPr>
              <w:t>字）</w:t>
            </w:r>
          </w:p>
        </w:tc>
        <w:tc>
          <w:tcPr>
            <w:tcW w:w="7778" w:type="dxa"/>
            <w:gridSpan w:val="9"/>
            <w:vAlign w:val="center"/>
          </w:tcPr>
          <w:p w:rsidR="00180568" w:rsidRPr="00A102CB" w:rsidRDefault="00180568" w:rsidP="00B11AF0">
            <w:r w:rsidRPr="00A102CB">
              <w:rPr>
                <w:rFonts w:hint="eastAsia"/>
              </w:rPr>
              <w:t>郑州三华科技实业有限公司，是国内最大的汽车漆与乳胶漆调色设备研发生产企业，是河南省高新技术企业，郑州市百家高成长型民营企业，中原区出口创汇重点企业。公司注册成立于</w:t>
            </w:r>
            <w:r w:rsidRPr="00A102CB">
              <w:t>1998</w:t>
            </w:r>
            <w:r w:rsidRPr="00A102CB">
              <w:rPr>
                <w:rFonts w:hint="eastAsia"/>
              </w:rPr>
              <w:t>年</w:t>
            </w:r>
            <w:r w:rsidRPr="00A102CB">
              <w:t>7</w:t>
            </w:r>
            <w:r w:rsidRPr="00A102CB">
              <w:rPr>
                <w:rFonts w:hint="eastAsia"/>
              </w:rPr>
              <w:t>月</w:t>
            </w:r>
            <w:r w:rsidRPr="00A102CB">
              <w:t>24</w:t>
            </w:r>
            <w:r w:rsidRPr="00A102CB">
              <w:rPr>
                <w:rFonts w:hint="eastAsia"/>
              </w:rPr>
              <w:t>日，注册资本</w:t>
            </w:r>
            <w:r w:rsidRPr="00A102CB">
              <w:t>520</w:t>
            </w:r>
            <w:r w:rsidRPr="00A102CB">
              <w:rPr>
                <w:rFonts w:hint="eastAsia"/>
              </w:rPr>
              <w:t>万元，现位于郑州市中原区须水机械产业（加工）园区，占地面积</w:t>
            </w:r>
            <w:r w:rsidRPr="00A102CB">
              <w:t>24</w:t>
            </w:r>
            <w:r w:rsidRPr="00A102CB">
              <w:rPr>
                <w:rFonts w:hint="eastAsia"/>
              </w:rPr>
              <w:t>亩，建筑面积</w:t>
            </w:r>
            <w:r w:rsidRPr="00A102CB">
              <w:t>13000</w:t>
            </w:r>
            <w:r w:rsidRPr="00A102CB">
              <w:rPr>
                <w:rFonts w:hint="eastAsia"/>
              </w:rPr>
              <w:t>平方米。公司现有员工</w:t>
            </w:r>
            <w:r w:rsidRPr="00A102CB">
              <w:t>320</w:t>
            </w:r>
            <w:r w:rsidRPr="00A102CB">
              <w:rPr>
                <w:rFonts w:hint="eastAsia"/>
              </w:rPr>
              <w:t>人，资产总值</w:t>
            </w:r>
            <w:r w:rsidRPr="00A102CB">
              <w:t>8189</w:t>
            </w:r>
            <w:r w:rsidRPr="00A102CB">
              <w:rPr>
                <w:rFonts w:hint="eastAsia"/>
              </w:rPr>
              <w:t>万元。现有产品已远销亚非欧美各地，并投资</w:t>
            </w:r>
            <w:r w:rsidRPr="00A102CB">
              <w:t>150</w:t>
            </w:r>
            <w:r w:rsidRPr="00A102CB">
              <w:rPr>
                <w:rFonts w:hint="eastAsia"/>
              </w:rPr>
              <w:t>万美元在波兰、美国成立了分公司。</w:t>
            </w:r>
            <w:r w:rsidRPr="00A102CB">
              <w:t>2010</w:t>
            </w:r>
            <w:r w:rsidRPr="00A102CB">
              <w:rPr>
                <w:rFonts w:hint="eastAsia"/>
              </w:rPr>
              <w:t>年实现销售收入</w:t>
            </w:r>
            <w:r w:rsidRPr="00A102CB">
              <w:t>1.3</w:t>
            </w:r>
            <w:r w:rsidRPr="00A102CB">
              <w:rPr>
                <w:rFonts w:hint="eastAsia"/>
              </w:rPr>
              <w:t>亿元，出口创汇</w:t>
            </w:r>
            <w:r w:rsidRPr="00A102CB">
              <w:t>1131</w:t>
            </w:r>
            <w:r w:rsidRPr="00A102CB">
              <w:rPr>
                <w:rFonts w:hint="eastAsia"/>
              </w:rPr>
              <w:t>万美元，盈利</w:t>
            </w:r>
            <w:r w:rsidRPr="00A102CB">
              <w:t>2100</w:t>
            </w:r>
            <w:r w:rsidRPr="00A102CB">
              <w:rPr>
                <w:rFonts w:hint="eastAsia"/>
              </w:rPr>
              <w:t>万元，纳税</w:t>
            </w:r>
            <w:r w:rsidRPr="00A102CB">
              <w:t>887</w:t>
            </w:r>
            <w:r w:rsidRPr="00A102CB">
              <w:rPr>
                <w:rFonts w:hint="eastAsia"/>
              </w:rPr>
              <w:t>万元。</w:t>
            </w:r>
          </w:p>
        </w:tc>
      </w:tr>
      <w:tr w:rsidR="00180568" w:rsidRPr="00A102CB" w:rsidTr="0016688A">
        <w:trPr>
          <w:trHeight w:val="1156"/>
        </w:trPr>
        <w:tc>
          <w:tcPr>
            <w:tcW w:w="1525" w:type="dxa"/>
            <w:tcBorders>
              <w:bottom w:val="single" w:sz="12" w:space="0" w:color="000000"/>
            </w:tcBorders>
            <w:vAlign w:val="center"/>
          </w:tcPr>
          <w:p w:rsidR="00180568" w:rsidRPr="00A102CB" w:rsidRDefault="00180568" w:rsidP="0046658F">
            <w:r w:rsidRPr="00A102CB">
              <w:rPr>
                <w:rFonts w:hint="eastAsia"/>
              </w:rPr>
              <w:t>国家</w:t>
            </w:r>
            <w:r w:rsidRPr="00A102CB">
              <w:t>/</w:t>
            </w:r>
            <w:r w:rsidRPr="00A102CB">
              <w:rPr>
                <w:rFonts w:hint="eastAsia"/>
              </w:rPr>
              <w:t>省课题承担及完成情况（限</w:t>
            </w:r>
            <w:r w:rsidRPr="00A102CB">
              <w:t>200</w:t>
            </w:r>
            <w:r w:rsidRPr="00A102CB">
              <w:rPr>
                <w:rFonts w:hint="eastAsia"/>
              </w:rPr>
              <w:t>字）</w:t>
            </w:r>
          </w:p>
        </w:tc>
        <w:tc>
          <w:tcPr>
            <w:tcW w:w="7778" w:type="dxa"/>
            <w:gridSpan w:val="9"/>
            <w:tcBorders>
              <w:bottom w:val="single" w:sz="12" w:space="0" w:color="000000"/>
            </w:tcBorders>
            <w:vAlign w:val="center"/>
          </w:tcPr>
          <w:p w:rsidR="00180568" w:rsidRPr="00A102CB" w:rsidRDefault="00180568" w:rsidP="0046658F"/>
          <w:p w:rsidR="00180568" w:rsidRPr="00A102CB" w:rsidRDefault="00180568" w:rsidP="0046658F">
            <w:r w:rsidRPr="00A102CB">
              <w:rPr>
                <w:rFonts w:hint="eastAsia"/>
              </w:rPr>
              <w:t>说明：没有承担填无；承担单位填计划下达部门，项目编号及完成情况。</w:t>
            </w:r>
          </w:p>
        </w:tc>
      </w:tr>
    </w:tbl>
    <w:p w:rsidR="00180568" w:rsidRPr="0046658F" w:rsidRDefault="00180568" w:rsidP="0016688A"/>
    <w:sectPr w:rsidR="00180568" w:rsidRPr="0046658F" w:rsidSect="00C47587">
      <w:pgSz w:w="11906" w:h="16838"/>
      <w:pgMar w:top="227" w:right="1797" w:bottom="238"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568" w:rsidRDefault="00180568" w:rsidP="00BC3959">
      <w:r>
        <w:separator/>
      </w:r>
    </w:p>
  </w:endnote>
  <w:endnote w:type="continuationSeparator" w:id="0">
    <w:p w:rsidR="00180568" w:rsidRDefault="00180568" w:rsidP="00BC39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568" w:rsidRDefault="00180568" w:rsidP="00BC3959">
      <w:r>
        <w:separator/>
      </w:r>
    </w:p>
  </w:footnote>
  <w:footnote w:type="continuationSeparator" w:id="0">
    <w:p w:rsidR="00180568" w:rsidRDefault="00180568" w:rsidP="00BC39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35460F97"/>
    <w:multiLevelType w:val="hybridMultilevel"/>
    <w:tmpl w:val="00CE6194"/>
    <w:lvl w:ilvl="0" w:tplc="5F7CA5F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658F"/>
    <w:rsid w:val="00047C1C"/>
    <w:rsid w:val="0016688A"/>
    <w:rsid w:val="00180568"/>
    <w:rsid w:val="0026296D"/>
    <w:rsid w:val="002659A2"/>
    <w:rsid w:val="00285DCF"/>
    <w:rsid w:val="002A0F46"/>
    <w:rsid w:val="002C23E2"/>
    <w:rsid w:val="002D07C7"/>
    <w:rsid w:val="00336CF5"/>
    <w:rsid w:val="00390F3B"/>
    <w:rsid w:val="003F7917"/>
    <w:rsid w:val="0046658F"/>
    <w:rsid w:val="004F3B93"/>
    <w:rsid w:val="005146FC"/>
    <w:rsid w:val="00555991"/>
    <w:rsid w:val="00630418"/>
    <w:rsid w:val="006B7198"/>
    <w:rsid w:val="006C7227"/>
    <w:rsid w:val="007959F2"/>
    <w:rsid w:val="00910561"/>
    <w:rsid w:val="00912715"/>
    <w:rsid w:val="009858BE"/>
    <w:rsid w:val="009E6B3C"/>
    <w:rsid w:val="00A102CB"/>
    <w:rsid w:val="00A5412E"/>
    <w:rsid w:val="00A73A60"/>
    <w:rsid w:val="00AA5AAD"/>
    <w:rsid w:val="00B11AF0"/>
    <w:rsid w:val="00B22AA9"/>
    <w:rsid w:val="00BC3959"/>
    <w:rsid w:val="00C47587"/>
    <w:rsid w:val="00C66ED2"/>
    <w:rsid w:val="00CD0B14"/>
    <w:rsid w:val="00D25B02"/>
    <w:rsid w:val="00D80B3D"/>
    <w:rsid w:val="00DA2B21"/>
    <w:rsid w:val="00DE2B1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B3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395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C3959"/>
    <w:rPr>
      <w:rFonts w:cs="Times New Roman"/>
      <w:sz w:val="18"/>
      <w:szCs w:val="18"/>
    </w:rPr>
  </w:style>
  <w:style w:type="paragraph" w:styleId="Footer">
    <w:name w:val="footer"/>
    <w:basedOn w:val="Normal"/>
    <w:link w:val="FooterChar"/>
    <w:uiPriority w:val="99"/>
    <w:rsid w:val="00BC395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C3959"/>
    <w:rPr>
      <w:rFonts w:cs="Times New Roman"/>
      <w:sz w:val="18"/>
      <w:szCs w:val="18"/>
    </w:rPr>
  </w:style>
  <w:style w:type="paragraph" w:styleId="ListParagraph">
    <w:name w:val="List Paragraph"/>
    <w:basedOn w:val="Normal"/>
    <w:uiPriority w:val="99"/>
    <w:qFormat/>
    <w:rsid w:val="00CD0B1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195</Words>
  <Characters>1114</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梁青丽</dc:creator>
  <cp:keywords/>
  <dc:description/>
  <cp:lastModifiedBy>Administrator</cp:lastModifiedBy>
  <cp:revision>3</cp:revision>
  <dcterms:created xsi:type="dcterms:W3CDTF">2013-03-07T06:23:00Z</dcterms:created>
  <dcterms:modified xsi:type="dcterms:W3CDTF">2013-03-07T07:19:00Z</dcterms:modified>
</cp:coreProperties>
</file>