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CD" w:rsidRDefault="005624CD" w:rsidP="0046658F"/>
    <w:p w:rsidR="005624CD" w:rsidRDefault="005624CD" w:rsidP="0046658F"/>
    <w:p w:rsidR="005624CD" w:rsidRDefault="005624CD" w:rsidP="0046658F"/>
    <w:p w:rsidR="005624CD" w:rsidRPr="00B2512F" w:rsidRDefault="005624CD" w:rsidP="0090021B">
      <w:pPr>
        <w:jc w:val="center"/>
        <w:rPr>
          <w:b/>
          <w:sz w:val="44"/>
          <w:szCs w:val="44"/>
        </w:rPr>
      </w:pPr>
      <w:r>
        <w:t xml:space="preserve">  </w:t>
      </w: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p w:rsidR="005624CD" w:rsidRPr="0046658F" w:rsidRDefault="005624CD" w:rsidP="0046658F"/>
    <w:tbl>
      <w:tblPr>
        <w:tblW w:w="93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5624CD" w:rsidRPr="001C22CD" w:rsidTr="00A5412E">
        <w:trPr>
          <w:trHeight w:val="461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  <w:b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  <w:shd w:val="pct15" w:color="auto" w:fill="FFFFFF"/>
              </w:rPr>
              <w:t>□</w:t>
            </w:r>
            <w:r w:rsidRPr="001C22CD">
              <w:rPr>
                <w:rFonts w:hint="eastAsia"/>
              </w:rPr>
              <w:t>工业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□农业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□社会发展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5624CD" w:rsidRPr="001C22CD" w:rsidRDefault="005624CD" w:rsidP="00CE1BDA">
            <w:r w:rsidRPr="001C22CD">
              <w:t>Win8</w:t>
            </w:r>
            <w:r w:rsidRPr="001C22CD">
              <w:rPr>
                <w:rFonts w:hint="eastAsia"/>
              </w:rPr>
              <w:t>应用商店程序开发蓝牙应用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5624CD" w:rsidRPr="001C22CD" w:rsidRDefault="005624CD" w:rsidP="00E11105">
            <w:r w:rsidRPr="001C22CD">
              <w:t>001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技术需求内容</w:t>
            </w:r>
          </w:p>
          <w:p w:rsidR="005624CD" w:rsidRPr="001C22CD" w:rsidRDefault="005624CD" w:rsidP="0046658F">
            <w:r w:rsidRPr="001C22CD">
              <w:rPr>
                <w:rFonts w:hint="eastAsia"/>
              </w:rPr>
              <w:t>（简述企业在生产、研发过程中遇到技术难题，以及解决技术难题要求达到的目标。限</w:t>
            </w:r>
            <w:r w:rsidRPr="001C22CD">
              <w:t>500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7778" w:type="dxa"/>
            <w:gridSpan w:val="9"/>
          </w:tcPr>
          <w:p w:rsidR="005624CD" w:rsidRPr="001C22CD" w:rsidRDefault="005624CD" w:rsidP="00CD0B14">
            <w:pPr>
              <w:pStyle w:val="ListParagraph"/>
              <w:numPr>
                <w:ilvl w:val="0"/>
                <w:numId w:val="2"/>
              </w:numPr>
              <w:ind w:firstLineChars="0"/>
            </w:pPr>
            <w:r w:rsidRPr="001C22CD">
              <w:rPr>
                <w:rFonts w:hint="eastAsia"/>
              </w:rPr>
              <w:t>问题：我们没有找到方法用</w:t>
            </w:r>
            <w:r w:rsidRPr="001C22CD">
              <w:t>win8</w:t>
            </w:r>
            <w:r w:rsidRPr="001C22CD">
              <w:rPr>
                <w:rFonts w:hint="eastAsia"/>
              </w:rPr>
              <w:t>应用商店程序，通过蓝牙直接驱动工控设备。</w:t>
            </w:r>
          </w:p>
          <w:p w:rsidR="005624CD" w:rsidRPr="001C22CD" w:rsidRDefault="005624CD" w:rsidP="003B4C67">
            <w:pPr>
              <w:pStyle w:val="ListParagraph"/>
              <w:numPr>
                <w:ilvl w:val="0"/>
                <w:numId w:val="2"/>
              </w:numPr>
              <w:ind w:firstLineChars="0"/>
            </w:pPr>
            <w:r w:rsidRPr="001C22CD">
              <w:rPr>
                <w:rFonts w:hint="eastAsia"/>
              </w:rPr>
              <w:t>目标：实现</w:t>
            </w:r>
            <w:r w:rsidRPr="001C22CD">
              <w:t xml:space="preserve"> win8</w:t>
            </w:r>
            <w:r w:rsidRPr="001C22CD">
              <w:rPr>
                <w:rFonts w:hint="eastAsia"/>
              </w:rPr>
              <w:t>应用商店程序通过蓝牙直接驱动工控设备。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行业领域</w:t>
            </w:r>
          </w:p>
        </w:tc>
        <w:tc>
          <w:tcPr>
            <w:tcW w:w="7778" w:type="dxa"/>
            <w:gridSpan w:val="9"/>
          </w:tcPr>
          <w:p w:rsidR="005624CD" w:rsidRPr="001C22CD" w:rsidRDefault="005624CD" w:rsidP="0046658F">
            <w:r>
              <w:rPr>
                <w:rFonts w:hint="eastAsia"/>
              </w:rPr>
              <w:t>设备制造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5624CD" w:rsidRPr="001C22CD" w:rsidRDefault="005624CD" w:rsidP="0046658F">
            <w:r w:rsidRPr="001C22CD">
              <w:t xml:space="preserve"> </w:t>
            </w:r>
            <w:r>
              <w:t>1500</w:t>
            </w:r>
            <w:r w:rsidRPr="001C22CD">
              <w:t xml:space="preserve">    </w:t>
            </w:r>
            <w:r w:rsidRPr="001C22CD">
              <w:rPr>
                <w:rFonts w:hint="eastAsia"/>
              </w:rPr>
              <w:t>万元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5624CD" w:rsidRPr="001C22CD" w:rsidRDefault="005624CD" w:rsidP="0046658F">
            <w:r w:rsidRPr="001C22CD">
              <w:t>(1)</w:t>
            </w:r>
            <w:r w:rsidRPr="001C22CD">
              <w:rPr>
                <w:rFonts w:hint="eastAsia"/>
              </w:rPr>
              <w:t>直接对接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委托中介机构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委托技术经济人</w:t>
            </w:r>
            <w:r w:rsidRPr="001C22CD">
              <w:t xml:space="preserve">  </w:t>
            </w:r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5624CD" w:rsidRPr="001C22CD" w:rsidRDefault="005624CD" w:rsidP="0046658F">
            <w:r w:rsidRPr="001C22CD">
              <w:t>(1)</w:t>
            </w:r>
            <w:r w:rsidRPr="001C22CD">
              <w:rPr>
                <w:rFonts w:hint="eastAsia"/>
              </w:rPr>
              <w:t>技术入股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技术转让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合作实施</w:t>
            </w:r>
            <w:r w:rsidRPr="001C22CD">
              <w:t xml:space="preserve"> (4)</w:t>
            </w:r>
            <w:r w:rsidRPr="001C22CD">
              <w:rPr>
                <w:rFonts w:hint="eastAsia"/>
              </w:rPr>
              <w:t>委托开发</w:t>
            </w:r>
          </w:p>
          <w:p w:rsidR="005624CD" w:rsidRPr="001C22CD" w:rsidRDefault="005624CD" w:rsidP="0046658F">
            <w:pPr>
              <w:rPr>
                <w:u w:val="single"/>
              </w:rPr>
            </w:pPr>
            <w:r w:rsidRPr="001C22CD">
              <w:t>(9)</w:t>
            </w:r>
            <w:r w:rsidRPr="001C22CD">
              <w:rPr>
                <w:rFonts w:hint="eastAsia"/>
              </w:rPr>
              <w:t>其他合作方式</w:t>
            </w:r>
            <w:r w:rsidRPr="001C22CD">
              <w:rPr>
                <w:u w:val="single"/>
              </w:rPr>
              <w:t xml:space="preserve">                        </w:t>
            </w:r>
          </w:p>
          <w:p w:rsidR="005624CD" w:rsidRPr="001C22CD" w:rsidRDefault="005624CD" w:rsidP="0046658F"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(3)</w:t>
            </w:r>
            <w:r w:rsidRPr="001C22CD">
              <w:rPr>
                <w:rFonts w:hint="eastAsia"/>
                <w:u w:val="single"/>
              </w:rPr>
              <w:t>合作实施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5624CD" w:rsidRPr="001C22CD" w:rsidTr="00A5412E">
        <w:tc>
          <w:tcPr>
            <w:tcW w:w="9303" w:type="dxa"/>
            <w:gridSpan w:val="10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  <w:b/>
              </w:rPr>
              <w:t>二、技术需求企业情况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郑州三华科技实业有限公司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5624CD" w:rsidRPr="001C22CD" w:rsidRDefault="005624CD" w:rsidP="0046658F">
            <w:r>
              <w:rPr>
                <w:rFonts w:ascii="宋体" w:hint="eastAsia"/>
                <w:szCs w:val="21"/>
              </w:rPr>
              <w:t>中原区科技局</w:t>
            </w:r>
          </w:p>
        </w:tc>
      </w:tr>
      <w:tr w:rsidR="005624CD" w:rsidRPr="001C22CD" w:rsidTr="002D07C7">
        <w:trPr>
          <w:trHeight w:val="494"/>
        </w:trPr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5624CD" w:rsidRPr="001C22CD" w:rsidRDefault="005624CD" w:rsidP="0046658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-1.15pt;margin-top:1.2pt;width:21.75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" strokeweight=".5pt">
                  <v:textbox>
                    <w:txbxContent>
                      <w:p w:rsidR="005624CD" w:rsidRDefault="005624CD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Pr="001C22CD">
              <w:t>1    1</w:t>
            </w:r>
            <w:r w:rsidRPr="001C22CD">
              <w:rPr>
                <w:rFonts w:hint="eastAsia"/>
              </w:rPr>
              <w:t>、企业</w:t>
            </w:r>
            <w:r w:rsidRPr="001C22CD">
              <w:t xml:space="preserve">  2</w:t>
            </w:r>
            <w:r w:rsidRPr="001C22CD">
              <w:rPr>
                <w:rFonts w:hint="eastAsia"/>
              </w:rPr>
              <w:t>、科研院所</w:t>
            </w:r>
            <w:r w:rsidRPr="001C22CD">
              <w:t xml:space="preserve">  3</w:t>
            </w:r>
            <w:r w:rsidRPr="001C22CD">
              <w:rPr>
                <w:rFonts w:hint="eastAsia"/>
              </w:rPr>
              <w:t>、高等学校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、其他</w:t>
            </w:r>
          </w:p>
        </w:tc>
      </w:tr>
      <w:tr w:rsidR="005624CD" w:rsidRPr="001C22CD" w:rsidTr="00A5412E">
        <w:trPr>
          <w:trHeight w:val="411"/>
        </w:trPr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5624CD" w:rsidRPr="001C22CD" w:rsidRDefault="005624CD" w:rsidP="005624CD">
            <w:pPr>
              <w:ind w:leftChars="250" w:left="31680" w:hangingChars="100" w:firstLine="31680"/>
            </w:pPr>
            <w:r>
              <w:rPr>
                <w:noProof/>
              </w:rPr>
              <w:pict>
                <v:shape id="文本框 2" o:spid="_x0000_s1027" type="#_x0000_t202" style="position:absolute;left:0;text-align:left;margin-left:.5pt;margin-top:1.8pt;width:21pt;height:20.45pt;rotation:180;flip:x 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5624CD" w:rsidRDefault="005624CD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Pr="001C22CD">
              <w:t>1</w:t>
            </w:r>
            <w:r w:rsidRPr="001C22CD">
              <w:rPr>
                <w:rFonts w:hint="eastAsia"/>
              </w:rPr>
              <w:t>、高新技术企业</w:t>
            </w:r>
            <w:r w:rsidRPr="001C22CD">
              <w:t xml:space="preserve"> 2</w:t>
            </w:r>
            <w:r w:rsidRPr="001C22CD">
              <w:rPr>
                <w:rFonts w:hint="eastAsia"/>
              </w:rPr>
              <w:t>、省级及以上工程技术研究中心</w:t>
            </w:r>
            <w:r w:rsidRPr="001C22CD">
              <w:t xml:space="preserve"> 3</w:t>
            </w:r>
            <w:r w:rsidRPr="001C22CD">
              <w:rPr>
                <w:rFonts w:hint="eastAsia"/>
              </w:rPr>
              <w:t>、省级及以上重点实验室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5624CD" w:rsidRPr="001C22CD" w:rsidRDefault="005624CD" w:rsidP="005624CD">
            <w:pPr>
              <w:ind w:firstLineChars="300" w:firstLine="31680"/>
            </w:pPr>
            <w:r>
              <w:rPr>
                <w:noProof/>
              </w:rPr>
              <w:pict>
                <v:shape id="文本框 3" o:spid="_x0000_s1028" type="#_x0000_t202" style="position:absolute;left:0;text-align:left;margin-left:-5.1pt;margin-top:10.75pt;width:26.25pt;height:14.45pt;rotation:-9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" strokeweight=".5pt">
                  <v:textbox style="layout-flow:vertical-ideographic">
                    <w:txbxContent>
                      <w:p w:rsidR="005624CD" w:rsidRDefault="005624CD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 w:rsidRPr="001C22CD">
              <w:t xml:space="preserve"> 1</w:t>
            </w:r>
            <w:r w:rsidRPr="001C22CD">
              <w:rPr>
                <w:rFonts w:hint="eastAsia"/>
              </w:rPr>
              <w:t>、国有企业</w:t>
            </w:r>
            <w:r w:rsidRPr="001C22CD">
              <w:t xml:space="preserve">      2</w:t>
            </w:r>
            <w:r w:rsidRPr="001C22CD">
              <w:rPr>
                <w:rFonts w:hint="eastAsia"/>
              </w:rPr>
              <w:t>、集体企业</w:t>
            </w:r>
            <w:r w:rsidRPr="001C22CD">
              <w:t xml:space="preserve">     3</w:t>
            </w:r>
            <w:r w:rsidRPr="001C22CD">
              <w:rPr>
                <w:rFonts w:hint="eastAsia"/>
              </w:rPr>
              <w:t>、股份合作企业</w:t>
            </w:r>
            <w:r w:rsidRPr="001C22CD">
              <w:t xml:space="preserve"> 4</w:t>
            </w:r>
            <w:r w:rsidRPr="001C22CD">
              <w:rPr>
                <w:rFonts w:hint="eastAsia"/>
              </w:rPr>
              <w:t>、联营企业</w:t>
            </w:r>
            <w:r w:rsidRPr="001C22CD">
              <w:t xml:space="preserve"> </w:t>
            </w:r>
          </w:p>
          <w:p w:rsidR="005624CD" w:rsidRPr="001C22CD" w:rsidRDefault="005624CD" w:rsidP="005624CD">
            <w:pPr>
              <w:ind w:firstLineChars="350" w:firstLine="31680"/>
            </w:pPr>
            <w:r w:rsidRPr="001C22CD">
              <w:t>5</w:t>
            </w:r>
            <w:r w:rsidRPr="001C22CD">
              <w:rPr>
                <w:rFonts w:hint="eastAsia"/>
              </w:rPr>
              <w:t>、有限责任公司</w:t>
            </w:r>
            <w:r w:rsidRPr="001C22CD">
              <w:t xml:space="preserve">  6</w:t>
            </w:r>
            <w:r w:rsidRPr="001C22CD">
              <w:rPr>
                <w:rFonts w:hint="eastAsia"/>
              </w:rPr>
              <w:t>、股份有限公司</w:t>
            </w:r>
            <w:r w:rsidRPr="001C22CD">
              <w:t xml:space="preserve"> 7</w:t>
            </w:r>
            <w:r w:rsidRPr="001C22CD">
              <w:rPr>
                <w:rFonts w:hint="eastAsia"/>
              </w:rPr>
              <w:t>、私营企业和个体经营</w:t>
            </w:r>
            <w:r w:rsidRPr="001C22CD">
              <w:t xml:space="preserve"> </w:t>
            </w:r>
          </w:p>
          <w:p w:rsidR="005624CD" w:rsidRPr="001C22CD" w:rsidRDefault="005624CD" w:rsidP="005624CD">
            <w:pPr>
              <w:ind w:firstLineChars="350" w:firstLine="31680"/>
            </w:pPr>
            <w:r w:rsidRPr="001C22CD">
              <w:t>8</w:t>
            </w:r>
            <w:r w:rsidRPr="001C22CD">
              <w:rPr>
                <w:rFonts w:hint="eastAsia"/>
              </w:rPr>
              <w:t>、港、澳、台商投资企业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、外商投资企业</w:t>
            </w:r>
            <w:r w:rsidRPr="001C22CD">
              <w:t xml:space="preserve">        10</w:t>
            </w:r>
            <w:r w:rsidRPr="001C22CD">
              <w:rPr>
                <w:rFonts w:hint="eastAsia"/>
              </w:rPr>
              <w:t>、其他企业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国家</w:t>
            </w:r>
            <w:r w:rsidRPr="001C22CD">
              <w:rPr>
                <w:rFonts w:hint="eastAsia"/>
                <w:u w:val="single"/>
              </w:rPr>
              <w:t>：河南</w:t>
            </w:r>
            <w:r w:rsidRPr="001C22CD">
              <w:rPr>
                <w:u w:val="single"/>
              </w:rPr>
              <w:t xml:space="preserve">    </w:t>
            </w:r>
            <w:r w:rsidRPr="001C22CD">
              <w:rPr>
                <w:rFonts w:hint="eastAsia"/>
              </w:rPr>
              <w:t>省</w:t>
            </w:r>
            <w:r w:rsidRPr="001C22CD">
              <w:t>/</w:t>
            </w:r>
            <w:r w:rsidRPr="001C22CD">
              <w:rPr>
                <w:rFonts w:hint="eastAsia"/>
              </w:rPr>
              <w:t>市</w:t>
            </w:r>
            <w:r w:rsidRPr="001C22CD">
              <w:t>/</w:t>
            </w:r>
            <w:r w:rsidRPr="001C22CD">
              <w:rPr>
                <w:rFonts w:hint="eastAsia"/>
              </w:rPr>
              <w:t>县区：</w:t>
            </w:r>
            <w:r w:rsidRPr="001C22CD">
              <w:rPr>
                <w:rFonts w:hint="eastAsia"/>
                <w:u w:val="single"/>
              </w:rPr>
              <w:t>郑州市中原区中原西路须水工贸园区</w:t>
            </w:r>
            <w:r w:rsidRPr="001C22CD">
              <w:rPr>
                <w:u w:val="single"/>
              </w:rPr>
              <w:t xml:space="preserve">       </w:t>
            </w:r>
            <w:r w:rsidRPr="001C22CD"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邮政编码</w:t>
            </w:r>
          </w:p>
        </w:tc>
        <w:tc>
          <w:tcPr>
            <w:tcW w:w="2393" w:type="dxa"/>
            <w:gridSpan w:val="3"/>
          </w:tcPr>
          <w:p w:rsidR="005624CD" w:rsidRPr="001C22CD" w:rsidRDefault="005624CD" w:rsidP="0046658F">
            <w:r w:rsidRPr="001C22CD">
              <w:t>450042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郑州市中原区中原西路须水工贸园区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沈如华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t>0371-67857328</w:t>
            </w:r>
          </w:p>
        </w:tc>
        <w:tc>
          <w:tcPr>
            <w:tcW w:w="1417" w:type="dxa"/>
            <w:gridSpan w:val="3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企业传真</w:t>
            </w:r>
          </w:p>
        </w:tc>
        <w:tc>
          <w:tcPr>
            <w:tcW w:w="2393" w:type="dxa"/>
            <w:gridSpan w:val="3"/>
          </w:tcPr>
          <w:p w:rsidR="005624CD" w:rsidRPr="001C22CD" w:rsidRDefault="005624CD" w:rsidP="0046658F">
            <w:r w:rsidRPr="001C22CD">
              <w:t>0371-67857166</w:t>
            </w:r>
          </w:p>
        </w:tc>
      </w:tr>
      <w:tr w:rsidR="005624CD" w:rsidRPr="001C22CD" w:rsidTr="00A5412E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姚俊锋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5624CD" w:rsidRPr="001C22CD" w:rsidRDefault="005624CD" w:rsidP="0046658F">
            <w:r w:rsidRPr="001C22CD">
              <w:t>0371-67857328</w:t>
            </w:r>
          </w:p>
        </w:tc>
        <w:tc>
          <w:tcPr>
            <w:tcW w:w="1417" w:type="dxa"/>
            <w:gridSpan w:val="3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手机</w:t>
            </w:r>
          </w:p>
        </w:tc>
        <w:tc>
          <w:tcPr>
            <w:tcW w:w="2393" w:type="dxa"/>
            <w:gridSpan w:val="3"/>
          </w:tcPr>
          <w:p w:rsidR="005624CD" w:rsidRPr="001C22CD" w:rsidRDefault="005624CD" w:rsidP="0046658F">
            <w:r w:rsidRPr="001C22CD">
              <w:t>13017656387</w:t>
            </w:r>
          </w:p>
        </w:tc>
      </w:tr>
      <w:tr w:rsidR="005624CD" w:rsidRPr="001C22CD" w:rsidTr="004F3B93"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企业网址</w:t>
            </w:r>
          </w:p>
        </w:tc>
        <w:tc>
          <w:tcPr>
            <w:tcW w:w="3968" w:type="dxa"/>
            <w:gridSpan w:val="3"/>
          </w:tcPr>
          <w:p w:rsidR="005624CD" w:rsidRPr="001C22CD" w:rsidRDefault="005624CD" w:rsidP="009E6B3C">
            <w:r w:rsidRPr="001C22CD">
              <w:t>http://www.santint.com/</w:t>
            </w:r>
          </w:p>
        </w:tc>
        <w:tc>
          <w:tcPr>
            <w:tcW w:w="1417" w:type="dxa"/>
            <w:gridSpan w:val="3"/>
          </w:tcPr>
          <w:p w:rsidR="005624CD" w:rsidRPr="001C22CD" w:rsidRDefault="005624CD" w:rsidP="009E6B3C">
            <w:r w:rsidRPr="001C22CD">
              <w:t>E-mail</w:t>
            </w:r>
          </w:p>
        </w:tc>
        <w:tc>
          <w:tcPr>
            <w:tcW w:w="2393" w:type="dxa"/>
            <w:gridSpan w:val="3"/>
          </w:tcPr>
          <w:p w:rsidR="005624CD" w:rsidRPr="001C22CD" w:rsidRDefault="005624CD" w:rsidP="009E6B3C">
            <w:r w:rsidRPr="001C22CD">
              <w:t>Yaozunfeng2@sina.com</w:t>
            </w:r>
          </w:p>
        </w:tc>
      </w:tr>
      <w:tr w:rsidR="005624CD" w:rsidRPr="001C22CD" w:rsidTr="00A5412E">
        <w:trPr>
          <w:trHeight w:val="1021"/>
        </w:trPr>
        <w:tc>
          <w:tcPr>
            <w:tcW w:w="1525" w:type="dxa"/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企业简介</w:t>
            </w:r>
          </w:p>
          <w:p w:rsidR="005624CD" w:rsidRPr="001C22CD" w:rsidRDefault="005624CD" w:rsidP="0046658F">
            <w:r w:rsidRPr="001C22CD">
              <w:rPr>
                <w:rFonts w:hint="eastAsia"/>
              </w:rPr>
              <w:t>（限</w:t>
            </w:r>
            <w:r w:rsidRPr="001C22CD">
              <w:t>300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5624CD" w:rsidRPr="001C22CD" w:rsidRDefault="005624CD" w:rsidP="00B11AF0">
            <w:r w:rsidRPr="001C22CD">
              <w:rPr>
                <w:rFonts w:hint="eastAsia"/>
              </w:rPr>
              <w:t>郑州三华科技实业有限公司，是国内最大的汽车漆与乳胶漆调色设备研发生产企业，是河南省高新技术企业，郑州市百家高成长型民营企业，中原区出口创汇重点企业。公司注册成立于</w:t>
            </w:r>
            <w:r w:rsidRPr="001C22CD">
              <w:t>1998</w:t>
            </w:r>
            <w:r w:rsidRPr="001C22CD">
              <w:rPr>
                <w:rFonts w:hint="eastAsia"/>
              </w:rPr>
              <w:t>年</w:t>
            </w:r>
            <w:r w:rsidRPr="001C22CD">
              <w:t>7</w:t>
            </w:r>
            <w:r w:rsidRPr="001C22CD">
              <w:rPr>
                <w:rFonts w:hint="eastAsia"/>
              </w:rPr>
              <w:t>月</w:t>
            </w:r>
            <w:r w:rsidRPr="001C22CD">
              <w:t>24</w:t>
            </w:r>
            <w:r w:rsidRPr="001C22CD">
              <w:rPr>
                <w:rFonts w:hint="eastAsia"/>
              </w:rPr>
              <w:t>日，注册资本</w:t>
            </w:r>
            <w:r w:rsidRPr="001C22CD">
              <w:t>520</w:t>
            </w:r>
            <w:r w:rsidRPr="001C22CD">
              <w:rPr>
                <w:rFonts w:hint="eastAsia"/>
              </w:rPr>
              <w:t>万元，现位于郑州市中原区须水机械产业（加工）园区，占地面积</w:t>
            </w:r>
            <w:r w:rsidRPr="001C22CD">
              <w:t>24</w:t>
            </w:r>
            <w:r w:rsidRPr="001C22CD">
              <w:rPr>
                <w:rFonts w:hint="eastAsia"/>
              </w:rPr>
              <w:t>亩，建筑面积</w:t>
            </w:r>
            <w:r w:rsidRPr="001C22CD">
              <w:t>13000</w:t>
            </w:r>
            <w:r w:rsidRPr="001C22CD">
              <w:rPr>
                <w:rFonts w:hint="eastAsia"/>
              </w:rPr>
              <w:t>平方米。公司现有员工</w:t>
            </w:r>
            <w:r w:rsidRPr="001C22CD">
              <w:t>320</w:t>
            </w:r>
            <w:r w:rsidRPr="001C22CD">
              <w:rPr>
                <w:rFonts w:hint="eastAsia"/>
              </w:rPr>
              <w:t>人，资产总值</w:t>
            </w:r>
            <w:r w:rsidRPr="001C22CD">
              <w:t>8189</w:t>
            </w:r>
            <w:r w:rsidRPr="001C22CD">
              <w:rPr>
                <w:rFonts w:hint="eastAsia"/>
              </w:rPr>
              <w:t>万元。现有产品已远销亚非欧美各地，并投资</w:t>
            </w:r>
            <w:r w:rsidRPr="001C22CD">
              <w:t>150</w:t>
            </w:r>
            <w:r w:rsidRPr="001C22CD">
              <w:rPr>
                <w:rFonts w:hint="eastAsia"/>
              </w:rPr>
              <w:t>万美元在波兰、美国成立了分公司。</w:t>
            </w:r>
            <w:r w:rsidRPr="001C22CD">
              <w:t>2010</w:t>
            </w:r>
            <w:r w:rsidRPr="001C22CD">
              <w:rPr>
                <w:rFonts w:hint="eastAsia"/>
              </w:rPr>
              <w:t>年实现销售收入</w:t>
            </w:r>
            <w:r w:rsidRPr="001C22CD">
              <w:t>1.3</w:t>
            </w:r>
            <w:r w:rsidRPr="001C22CD">
              <w:rPr>
                <w:rFonts w:hint="eastAsia"/>
              </w:rPr>
              <w:t>亿元，出口创汇</w:t>
            </w:r>
            <w:r w:rsidRPr="001C22CD">
              <w:t>1131</w:t>
            </w:r>
            <w:r w:rsidRPr="001C22CD">
              <w:rPr>
                <w:rFonts w:hint="eastAsia"/>
              </w:rPr>
              <w:t>万美元，盈利</w:t>
            </w:r>
            <w:r w:rsidRPr="001C22CD">
              <w:t>2100</w:t>
            </w:r>
            <w:r w:rsidRPr="001C22CD">
              <w:rPr>
                <w:rFonts w:hint="eastAsia"/>
              </w:rPr>
              <w:t>万元，纳税</w:t>
            </w:r>
            <w:r w:rsidRPr="001C22CD">
              <w:t>887</w:t>
            </w:r>
            <w:r w:rsidRPr="001C22CD">
              <w:rPr>
                <w:rFonts w:hint="eastAsia"/>
              </w:rPr>
              <w:t>万元。</w:t>
            </w:r>
          </w:p>
        </w:tc>
      </w:tr>
      <w:tr w:rsidR="005624CD" w:rsidRPr="001C22CD" w:rsidTr="0016688A">
        <w:trPr>
          <w:trHeight w:val="1156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5624CD" w:rsidRPr="001C22CD" w:rsidRDefault="005624CD" w:rsidP="0046658F">
            <w:r w:rsidRPr="001C22CD">
              <w:rPr>
                <w:rFonts w:hint="eastAsia"/>
              </w:rPr>
              <w:t>国家</w:t>
            </w:r>
            <w:r w:rsidRPr="001C22CD">
              <w:t>/</w:t>
            </w:r>
            <w:r w:rsidRPr="001C22CD">
              <w:rPr>
                <w:rFonts w:hint="eastAsia"/>
              </w:rPr>
              <w:t>省课题承担及完成情况（限</w:t>
            </w:r>
            <w:r w:rsidRPr="001C22CD">
              <w:t>200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5624CD" w:rsidRPr="001C22CD" w:rsidRDefault="005624CD" w:rsidP="0046658F"/>
          <w:p w:rsidR="005624CD" w:rsidRPr="001C22CD" w:rsidRDefault="005624CD" w:rsidP="0046658F">
            <w:r w:rsidRPr="001C22CD">
              <w:rPr>
                <w:rFonts w:hint="eastAsia"/>
              </w:rPr>
              <w:t>说明：没有承担填无；承担单位填计划下达部门，项目编号及完成情况。</w:t>
            </w:r>
          </w:p>
        </w:tc>
      </w:tr>
    </w:tbl>
    <w:p w:rsidR="005624CD" w:rsidRPr="0046658F" w:rsidRDefault="005624CD" w:rsidP="0016688A"/>
    <w:sectPr w:rsidR="005624CD" w:rsidRPr="0046658F" w:rsidSect="00C47587">
      <w:pgSz w:w="11906" w:h="16838"/>
      <w:pgMar w:top="227" w:right="1797" w:bottom="23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4CD" w:rsidRDefault="005624CD" w:rsidP="00BC3959">
      <w:r>
        <w:separator/>
      </w:r>
    </w:p>
  </w:endnote>
  <w:endnote w:type="continuationSeparator" w:id="0">
    <w:p w:rsidR="005624CD" w:rsidRDefault="005624CD" w:rsidP="00BC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4CD" w:rsidRDefault="005624CD" w:rsidP="00BC3959">
      <w:r>
        <w:separator/>
      </w:r>
    </w:p>
  </w:footnote>
  <w:footnote w:type="continuationSeparator" w:id="0">
    <w:p w:rsidR="005624CD" w:rsidRDefault="005624CD" w:rsidP="00BC3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5460F97"/>
    <w:multiLevelType w:val="hybridMultilevel"/>
    <w:tmpl w:val="00CE6194"/>
    <w:lvl w:ilvl="0" w:tplc="5F7CA5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58F"/>
    <w:rsid w:val="000168C1"/>
    <w:rsid w:val="00047C1C"/>
    <w:rsid w:val="0016688A"/>
    <w:rsid w:val="001C22CD"/>
    <w:rsid w:val="0026296D"/>
    <w:rsid w:val="002659A2"/>
    <w:rsid w:val="00285DCF"/>
    <w:rsid w:val="002A0F46"/>
    <w:rsid w:val="002C23E2"/>
    <w:rsid w:val="002D07C7"/>
    <w:rsid w:val="00336CF5"/>
    <w:rsid w:val="00390F3B"/>
    <w:rsid w:val="003B4C67"/>
    <w:rsid w:val="003F7917"/>
    <w:rsid w:val="0046658F"/>
    <w:rsid w:val="004F3B93"/>
    <w:rsid w:val="005146FC"/>
    <w:rsid w:val="005624CD"/>
    <w:rsid w:val="00600677"/>
    <w:rsid w:val="00630418"/>
    <w:rsid w:val="00650C9C"/>
    <w:rsid w:val="006B7198"/>
    <w:rsid w:val="00781EF8"/>
    <w:rsid w:val="007959F2"/>
    <w:rsid w:val="008A77A2"/>
    <w:rsid w:val="0090021B"/>
    <w:rsid w:val="00910561"/>
    <w:rsid w:val="00912715"/>
    <w:rsid w:val="009858BE"/>
    <w:rsid w:val="009E6B3C"/>
    <w:rsid w:val="00A5412E"/>
    <w:rsid w:val="00A73A60"/>
    <w:rsid w:val="00B11AF0"/>
    <w:rsid w:val="00B22AA9"/>
    <w:rsid w:val="00B2512F"/>
    <w:rsid w:val="00BC3959"/>
    <w:rsid w:val="00C47587"/>
    <w:rsid w:val="00C66ED2"/>
    <w:rsid w:val="00CD0B14"/>
    <w:rsid w:val="00CE1BDA"/>
    <w:rsid w:val="00D052AC"/>
    <w:rsid w:val="00D25B02"/>
    <w:rsid w:val="00DA2B21"/>
    <w:rsid w:val="00E11105"/>
    <w:rsid w:val="00EB548E"/>
    <w:rsid w:val="00F9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E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3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395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3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95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CD0B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175</Words>
  <Characters>1004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梁青丽</dc:creator>
  <cp:keywords/>
  <dc:description/>
  <cp:lastModifiedBy>Administrator</cp:lastModifiedBy>
  <cp:revision>14</cp:revision>
  <dcterms:created xsi:type="dcterms:W3CDTF">2013-03-05T06:59:00Z</dcterms:created>
  <dcterms:modified xsi:type="dcterms:W3CDTF">2013-03-11T06:49:00Z</dcterms:modified>
</cp:coreProperties>
</file>